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3F5" w:rsidRDefault="009973F5" w:rsidP="00997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PATE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973F5" w:rsidRDefault="009973F5" w:rsidP="00997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Stamford, Lincolnshire. Carrier.</w:t>
      </w:r>
    </w:p>
    <w:p w:rsidR="009973F5" w:rsidRDefault="009973F5" w:rsidP="009973F5">
      <w:pPr>
        <w:rPr>
          <w:rFonts w:ascii="Times New Roman" w:hAnsi="Times New Roman" w:cs="Times New Roman"/>
        </w:rPr>
      </w:pPr>
    </w:p>
    <w:p w:rsidR="009973F5" w:rsidRDefault="009973F5" w:rsidP="009973F5">
      <w:pPr>
        <w:rPr>
          <w:rFonts w:ascii="Times New Roman" w:hAnsi="Times New Roman" w:cs="Times New Roman"/>
        </w:rPr>
      </w:pPr>
    </w:p>
    <w:p w:rsidR="009973F5" w:rsidRDefault="009973F5" w:rsidP="00997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Dygby</w:t>
      </w:r>
      <w:proofErr w:type="spellEnd"/>
      <w:r>
        <w:rPr>
          <w:rFonts w:ascii="Times New Roman" w:hAnsi="Times New Roman" w:cs="Times New Roman"/>
        </w:rPr>
        <w:t>, esquire(q.v.), brought a plaint of debt against him and Robert</w:t>
      </w:r>
    </w:p>
    <w:p w:rsidR="009973F5" w:rsidRDefault="009973F5" w:rsidP="00997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Wodeborn</w:t>
      </w:r>
      <w:proofErr w:type="spellEnd"/>
      <w:r>
        <w:rPr>
          <w:rFonts w:ascii="Times New Roman" w:hAnsi="Times New Roman" w:cs="Times New Roman"/>
        </w:rPr>
        <w:t xml:space="preserve"> of Stamford, Lincolnshire(q.v.).</w:t>
      </w:r>
    </w:p>
    <w:p w:rsidR="009973F5" w:rsidRDefault="009973F5" w:rsidP="00997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973F5" w:rsidRDefault="009973F5" w:rsidP="009973F5">
      <w:pPr>
        <w:rPr>
          <w:rFonts w:ascii="Times New Roman" w:hAnsi="Times New Roman" w:cs="Times New Roman"/>
        </w:rPr>
      </w:pPr>
    </w:p>
    <w:p w:rsidR="009973F5" w:rsidRDefault="009973F5" w:rsidP="009973F5">
      <w:pPr>
        <w:rPr>
          <w:rFonts w:ascii="Times New Roman" w:hAnsi="Times New Roman" w:cs="Times New Roman"/>
        </w:rPr>
      </w:pPr>
    </w:p>
    <w:p w:rsidR="009973F5" w:rsidRDefault="009973F5" w:rsidP="009973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September 2017</w:t>
      </w:r>
    </w:p>
    <w:p w:rsidR="006B2F86" w:rsidRPr="00E71FC3" w:rsidRDefault="009973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3F5" w:rsidRDefault="009973F5" w:rsidP="00E71FC3">
      <w:r>
        <w:separator/>
      </w:r>
    </w:p>
  </w:endnote>
  <w:endnote w:type="continuationSeparator" w:id="0">
    <w:p w:rsidR="009973F5" w:rsidRDefault="009973F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3F5" w:rsidRDefault="009973F5" w:rsidP="00E71FC3">
      <w:r>
        <w:separator/>
      </w:r>
    </w:p>
  </w:footnote>
  <w:footnote w:type="continuationSeparator" w:id="0">
    <w:p w:rsidR="009973F5" w:rsidRDefault="009973F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3F5"/>
    <w:rsid w:val="001A7C09"/>
    <w:rsid w:val="00577BD5"/>
    <w:rsid w:val="00656CBA"/>
    <w:rsid w:val="006A1F77"/>
    <w:rsid w:val="00733BE7"/>
    <w:rsid w:val="009973F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AD8DB8-9296-4256-B170-74793FCF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73F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973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2017-09-30T20:55:00Z</dcterms:created>
  <dcterms:modified xsi:type="dcterms:W3CDTF">2017-09-30T20:56:00Z</dcterms:modified>
</cp:coreProperties>
</file>